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A47F2" w14:textId="54EC010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w:t>
      </w:r>
      <w:r w:rsidR="00E619E3">
        <w:rPr>
          <w:rFonts w:ascii="Arial" w:hAnsi="Arial" w:cs="Arial"/>
          <w:b/>
          <w:bCs/>
          <w:sz w:val="24"/>
          <w:szCs w:val="24"/>
        </w:rPr>
        <w:t>0564</w:t>
      </w:r>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03D988E0" w:rsidR="00BC77CB" w:rsidRPr="00CA269B" w:rsidRDefault="00086B19">
      <w:pPr>
        <w:ind w:left="2127" w:hanging="2127"/>
        <w:rPr>
          <w:rFonts w:ascii="Arial" w:eastAsia="MS Mincho" w:hAnsi="Arial" w:cs="Arial" w:hint="eastAsia"/>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 xml:space="preserve">Lenovo, </w:t>
      </w:r>
      <w:proofErr w:type="gramStart"/>
      <w:r w:rsidR="003328C7" w:rsidRPr="003328C7">
        <w:rPr>
          <w:rFonts w:ascii="Arial" w:hAnsi="Arial" w:cs="Arial"/>
          <w:b/>
          <w:lang w:eastAsia="ko-KR"/>
        </w:rPr>
        <w:t>Motorola</w:t>
      </w:r>
      <w:proofErr w:type="gramEnd"/>
      <w:r w:rsidR="003328C7" w:rsidRPr="003328C7">
        <w:rPr>
          <w:rFonts w:ascii="Arial" w:hAnsi="Arial" w:cs="Arial"/>
          <w:b/>
          <w:lang w:eastAsia="ko-KR"/>
        </w:rPr>
        <w:t xml:space="preserve"> Mobility</w:t>
      </w:r>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2"/>
        <w:rPr>
          <w:lang w:eastAsia="ko-KR"/>
        </w:rPr>
      </w:pPr>
      <w:bookmarkStart w:id="0" w:name="_Toc435670433"/>
      <w:bookmarkStart w:id="1" w:name="_Toc436124703"/>
      <w:bookmarkStart w:id="2" w:name="_Toc509905226"/>
      <w:bookmarkStart w:id="3" w:name="_Toc510604403"/>
      <w:bookmarkStart w:id="4" w:name="_Toc22214904"/>
      <w:bookmarkStart w:id="5" w:name="_Toc23254037"/>
      <w:bookmarkStart w:id="6"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0"/>
      <w:bookmarkEnd w:id="1"/>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2"/>
      <w:bookmarkEnd w:id="3"/>
      <w:bookmarkEnd w:id="4"/>
      <w:bookmarkEnd w:id="5"/>
      <w:bookmarkEnd w:id="6"/>
    </w:p>
    <w:p w14:paraId="7CEA4805" w14:textId="77777777" w:rsidR="00742F46" w:rsidRPr="00E11ABE" w:rsidRDefault="00742F46" w:rsidP="00742F46">
      <w:pPr>
        <w:pStyle w:val="30"/>
      </w:pPr>
      <w:bookmarkStart w:id="7" w:name="_Toc22214905"/>
      <w:bookmarkStart w:id="8" w:name="_Toc23254038"/>
      <w:bookmarkStart w:id="9" w:name="_Toc92370820"/>
      <w:r w:rsidRPr="00E11ABE">
        <w:t>5.X.1</w:t>
      </w:r>
      <w:r w:rsidRPr="00E11ABE">
        <w:tab/>
        <w:t>Description</w:t>
      </w:r>
      <w:bookmarkEnd w:id="7"/>
      <w:bookmarkEnd w:id="8"/>
      <w:bookmarkEnd w:id="9"/>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r>
        <w:t>Ref#X</w:t>
      </w:r>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29186A1B"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the </w:t>
      </w:r>
      <w:r w:rsidR="00046776">
        <w:rPr>
          <w:lang w:val="en-US"/>
        </w:rPr>
        <w:t xml:space="preserve">current </w:t>
      </w:r>
      <w:r w:rsidRPr="00BF411A">
        <w:rPr>
          <w:lang w:val="en-US"/>
        </w:rPr>
        <w:t>serving network but available from other network(s)</w:t>
      </w:r>
      <w:r w:rsidRPr="001B6BB1">
        <w:rPr>
          <w:lang w:val="en-US"/>
        </w:rPr>
        <w:t>:</w:t>
      </w:r>
    </w:p>
    <w:p w14:paraId="7CEA4809" w14:textId="5260C0BA" w:rsidR="00742F46" w:rsidRPr="009F1FCF" w:rsidRDefault="00742F46" w:rsidP="00742F46">
      <w:pPr>
        <w:pStyle w:val="ab"/>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p>
    <w:p w14:paraId="7CEA480A" w14:textId="429B001A" w:rsidR="00742F46" w:rsidRPr="009F1FCF" w:rsidRDefault="00742F46" w:rsidP="00742F46">
      <w:pPr>
        <w:pStyle w:val="ab"/>
        <w:numPr>
          <w:ilvl w:val="0"/>
          <w:numId w:val="38"/>
        </w:numPr>
        <w:ind w:leftChars="0"/>
        <w:rPr>
          <w:lang w:eastAsia="ko-KR"/>
        </w:rPr>
      </w:pPr>
      <w:r w:rsidRPr="009F1FCF">
        <w:rPr>
          <w:lang w:eastAsia="ko-KR"/>
        </w:rPr>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in the previous bullet</w:t>
      </w:r>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lastRenderedPageBreak/>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w:t>
      </w:r>
      <w:bookmarkStart w:id="10" w:name="_GoBack"/>
      <w:bookmarkEnd w:id="10"/>
      <w:r w:rsidRPr="009F1FCF">
        <w:rPr>
          <w:lang w:eastAsia="ko-KR"/>
        </w:rPr>
        <w:t>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6CF6BF5A" w:rsidR="00BF1240" w:rsidRPr="005C1D37" w:rsidRDefault="00BF1240" w:rsidP="00742F46">
      <w:pPr>
        <w:pStyle w:val="NO"/>
        <w:rPr>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r w:rsidR="00DB081D" w:rsidRPr="009F1FCF">
        <w:rPr>
          <w:lang w:eastAsia="ko-KR"/>
        </w:rPr>
        <w:t>T</w:t>
      </w:r>
      <w:r w:rsidRPr="009F1FCF">
        <w:rPr>
          <w:lang w:eastAsia="ko-KR"/>
        </w:rPr>
        <w:t xml:space="preserve">his key issue </w:t>
      </w:r>
      <w:r w:rsidR="00192542" w:rsidRPr="009F1FCF">
        <w:rPr>
          <w:lang w:eastAsia="ko-KR"/>
        </w:rPr>
        <w:t>is applicable</w:t>
      </w:r>
      <w:r w:rsidRPr="009F1FCF">
        <w:rPr>
          <w:lang w:eastAsia="ko-KR"/>
        </w:rPr>
        <w:t xml:space="preserve"> </w:t>
      </w:r>
      <w:r w:rsidR="00192542" w:rsidRPr="009F1FCF">
        <w:rPr>
          <w:lang w:eastAsia="ko-KR"/>
        </w:rPr>
        <w:t>to</w:t>
      </w:r>
      <w:r w:rsidRPr="009F1FCF">
        <w:rPr>
          <w:lang w:eastAsia="ko-KR"/>
        </w:rPr>
        <w:t xml:space="preserve"> automatic</w:t>
      </w:r>
      <w:r>
        <w:rPr>
          <w:lang w:eastAsia="ko-KR"/>
        </w:rPr>
        <w:t xml:space="preserve"> PLMN selection only.</w:t>
      </w:r>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1"/>
      </w:pPr>
      <w:bookmarkStart w:id="11" w:name="_Toc92370813"/>
      <w:r w:rsidRPr="00E11ABE">
        <w:t>2</w:t>
      </w:r>
      <w:r w:rsidRPr="00E11ABE">
        <w:tab/>
        <w:t>References</w:t>
      </w:r>
      <w:bookmarkEnd w:id="11"/>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12"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13" w:author="Myungjune@LGE" w:date="2022-01-10T12:23:00Z">
        <w:r w:rsidRPr="00E11ABE">
          <w:t>[</w:t>
        </w:r>
        <w:r>
          <w:t>Ref#X</w:t>
        </w:r>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9C7C3" w14:textId="77777777" w:rsidR="00BB60CF" w:rsidRDefault="00BB60CF">
      <w:r>
        <w:separator/>
      </w:r>
    </w:p>
    <w:p w14:paraId="4C5170A3" w14:textId="77777777" w:rsidR="00BB60CF" w:rsidRDefault="00BB60CF"/>
  </w:endnote>
  <w:endnote w:type="continuationSeparator" w:id="0">
    <w:p w14:paraId="1A4936D5" w14:textId="77777777" w:rsidR="00BB60CF" w:rsidRDefault="00BB60CF">
      <w:r>
        <w:continuationSeparator/>
      </w:r>
    </w:p>
    <w:p w14:paraId="05C94374" w14:textId="77777777" w:rsidR="00BB60CF" w:rsidRDefault="00BB6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5256" w14:textId="77777777" w:rsidR="00BB60CF" w:rsidRDefault="00BB60CF">
      <w:r>
        <w:separator/>
      </w:r>
    </w:p>
    <w:p w14:paraId="05C76BA9" w14:textId="77777777" w:rsidR="00BB60CF" w:rsidRDefault="00BB60CF"/>
  </w:footnote>
  <w:footnote w:type="continuationSeparator" w:id="0">
    <w:p w14:paraId="3737B961" w14:textId="77777777" w:rsidR="00BB60CF" w:rsidRDefault="00BB60CF">
      <w:r>
        <w:continuationSeparator/>
      </w:r>
    </w:p>
    <w:p w14:paraId="6FCF9CCC" w14:textId="77777777" w:rsidR="00BB60CF" w:rsidRDefault="00BB60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544C0">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D5F81A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934DB"/>
    <w:rsid w:val="002A0B8E"/>
    <w:rsid w:val="002B5B0A"/>
    <w:rsid w:val="003328C7"/>
    <w:rsid w:val="00337C72"/>
    <w:rsid w:val="00363755"/>
    <w:rsid w:val="003A4B10"/>
    <w:rsid w:val="003A6694"/>
    <w:rsid w:val="003E5F50"/>
    <w:rsid w:val="004E0093"/>
    <w:rsid w:val="004F29C3"/>
    <w:rsid w:val="004F3DA8"/>
    <w:rsid w:val="0057674A"/>
    <w:rsid w:val="00581864"/>
    <w:rsid w:val="00584810"/>
    <w:rsid w:val="005928F7"/>
    <w:rsid w:val="005C1D37"/>
    <w:rsid w:val="005C3A8A"/>
    <w:rsid w:val="005F4D89"/>
    <w:rsid w:val="006A6581"/>
    <w:rsid w:val="006B1F3F"/>
    <w:rsid w:val="00742F46"/>
    <w:rsid w:val="00750771"/>
    <w:rsid w:val="007509A1"/>
    <w:rsid w:val="007638F2"/>
    <w:rsid w:val="007840C6"/>
    <w:rsid w:val="007F6832"/>
    <w:rsid w:val="007F6834"/>
    <w:rsid w:val="00802228"/>
    <w:rsid w:val="00861FAB"/>
    <w:rsid w:val="00876C9A"/>
    <w:rsid w:val="008C23AE"/>
    <w:rsid w:val="008E400F"/>
    <w:rsid w:val="008E6642"/>
    <w:rsid w:val="00900C50"/>
    <w:rsid w:val="009600D0"/>
    <w:rsid w:val="009865C3"/>
    <w:rsid w:val="00990E53"/>
    <w:rsid w:val="009A2D48"/>
    <w:rsid w:val="009E7402"/>
    <w:rsid w:val="009F1FCF"/>
    <w:rsid w:val="00A371DA"/>
    <w:rsid w:val="00AB0837"/>
    <w:rsid w:val="00B525D5"/>
    <w:rsid w:val="00B568A1"/>
    <w:rsid w:val="00B65547"/>
    <w:rsid w:val="00BB60CF"/>
    <w:rsid w:val="00BC77CB"/>
    <w:rsid w:val="00BE599E"/>
    <w:rsid w:val="00BF1240"/>
    <w:rsid w:val="00BF411A"/>
    <w:rsid w:val="00C00533"/>
    <w:rsid w:val="00C02D52"/>
    <w:rsid w:val="00C14D9E"/>
    <w:rsid w:val="00CA269B"/>
    <w:rsid w:val="00CE77DB"/>
    <w:rsid w:val="00D05E7B"/>
    <w:rsid w:val="00D84E10"/>
    <w:rsid w:val="00DB081D"/>
    <w:rsid w:val="00DF73D8"/>
    <w:rsid w:val="00E619E3"/>
    <w:rsid w:val="00E8168D"/>
    <w:rsid w:val="00EB6A71"/>
    <w:rsid w:val="00ED277E"/>
    <w:rsid w:val="00F2046E"/>
    <w:rsid w:val="00F54638"/>
    <w:rsid w:val="00F81AB1"/>
    <w:rsid w:val="00FB12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2E011-3A03-48BF-B4AB-FCD57008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2890</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2022-01-28T13:44:00Z</dcterms:created>
  <dcterms:modified xsi:type="dcterms:W3CDTF">2022-01-28T13:45:00Z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